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1F543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32AF01F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Sheriff of Rutland.</w:t>
      </w:r>
    </w:p>
    <w:p w14:paraId="214A9481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</w:p>
    <w:p w14:paraId="452FD808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</w:p>
    <w:p w14:paraId="577F7A1B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Bartholomew </w:t>
      </w:r>
      <w:proofErr w:type="spellStart"/>
      <w:r>
        <w:rPr>
          <w:rFonts w:cs="Times New Roman"/>
          <w:szCs w:val="24"/>
        </w:rPr>
        <w:t>Mykyll</w:t>
      </w:r>
      <w:proofErr w:type="spellEnd"/>
      <w:r>
        <w:rPr>
          <w:rFonts w:cs="Times New Roman"/>
          <w:szCs w:val="24"/>
        </w:rPr>
        <w:t xml:space="preserve"> of Aston,</w:t>
      </w:r>
    </w:p>
    <w:p w14:paraId="507C376C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chaplain(q.v.).</w:t>
      </w:r>
    </w:p>
    <w:p w14:paraId="48670D5D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4788E8A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</w:p>
    <w:p w14:paraId="1001113D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</w:p>
    <w:p w14:paraId="13FF011E" w14:textId="77777777" w:rsidR="00CF761B" w:rsidRDefault="00CF761B" w:rsidP="00CF761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 October 2022</w:t>
      </w:r>
    </w:p>
    <w:p w14:paraId="7FFE79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F7D2F" w14:textId="77777777" w:rsidR="00CF761B" w:rsidRDefault="00CF761B" w:rsidP="009139A6">
      <w:r>
        <w:separator/>
      </w:r>
    </w:p>
  </w:endnote>
  <w:endnote w:type="continuationSeparator" w:id="0">
    <w:p w14:paraId="5C08E2FA" w14:textId="77777777" w:rsidR="00CF761B" w:rsidRDefault="00CF76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CB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DE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95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7079" w14:textId="77777777" w:rsidR="00CF761B" w:rsidRDefault="00CF761B" w:rsidP="009139A6">
      <w:r>
        <w:separator/>
      </w:r>
    </w:p>
  </w:footnote>
  <w:footnote w:type="continuationSeparator" w:id="0">
    <w:p w14:paraId="7EFDAA35" w14:textId="77777777" w:rsidR="00CF761B" w:rsidRDefault="00CF76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67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D9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CB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1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761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7D6D5"/>
  <w15:chartTrackingRefBased/>
  <w15:docId w15:val="{7D273B09-EBE2-494A-93B1-27BAF2BD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76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2022-12-05T16:02:00Z</dcterms:created>
  <dcterms:modified xsi:type="dcterms:W3CDTF">2022-12-05T16:02:00Z</dcterms:modified>
</cp:coreProperties>
</file>